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B4" w:rsidRPr="00B612E4" w:rsidRDefault="00AE6EB4">
      <w:pPr>
        <w:rPr>
          <w:rFonts w:eastAsia="宋体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902"/>
        <w:gridCol w:w="1649"/>
        <w:gridCol w:w="1985"/>
        <w:gridCol w:w="1275"/>
        <w:gridCol w:w="1488"/>
      </w:tblGrid>
      <w:tr w:rsidR="00AE6EB4" w:rsidRPr="006D53AD" w:rsidTr="00B612E4">
        <w:trPr>
          <w:trHeight w:hRule="exact" w:val="559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8614C1" w:rsidRDefault="00AE6EB4" w:rsidP="00B612E4">
            <w:pPr>
              <w:pStyle w:val="Bodytext20"/>
              <w:shd w:val="clear" w:color="auto" w:fill="auto"/>
              <w:jc w:val="center"/>
              <w:rPr>
                <w:rFonts w:ascii="宋体"/>
                <w:b/>
                <w:sz w:val="28"/>
                <w:szCs w:val="28"/>
              </w:rPr>
            </w:pPr>
            <w:r w:rsidRPr="008614C1">
              <w:rPr>
                <w:rStyle w:val="Bodytext2MingLiU"/>
                <w:rFonts w:ascii="宋体" w:eastAsia="宋体" w:hAnsi="宋体" w:hint="eastAsia"/>
                <w:b/>
                <w:color w:val="000000"/>
                <w:lang w:val="zh-CN"/>
              </w:rPr>
              <w:t>同行专家鉴定表</w:t>
            </w:r>
          </w:p>
        </w:tc>
      </w:tr>
      <w:tr w:rsidR="00AE6EB4" w:rsidRPr="006D53AD" w:rsidTr="00B612E4">
        <w:trPr>
          <w:trHeight w:hRule="exact" w:val="466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6D53AD" w:rsidRDefault="00AE6EB4" w:rsidP="00B612E4">
            <w:pPr>
              <w:pStyle w:val="Bodytext20"/>
              <w:shd w:val="clear" w:color="auto" w:fill="auto"/>
              <w:ind w:left="520"/>
              <w:rPr>
                <w:rFonts w:ascii="宋体"/>
                <w:b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b/>
                <w:color w:val="000000"/>
                <w:sz w:val="21"/>
                <w:szCs w:val="21"/>
                <w:lang w:val="zh-CN"/>
              </w:rPr>
              <w:t>一、申报人基本信息</w:t>
            </w:r>
          </w:p>
        </w:tc>
      </w:tr>
      <w:tr w:rsidR="00AE6EB4" w:rsidRPr="006D53AD" w:rsidTr="00B612E4">
        <w:trPr>
          <w:trHeight w:hRule="exact" w:val="696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B612E4">
            <w:pPr>
              <w:pStyle w:val="Bodytext20"/>
              <w:shd w:val="clear" w:color="auto" w:fill="auto"/>
              <w:jc w:val="center"/>
              <w:rPr>
                <w:rFonts w:ascii="宋体"/>
                <w:sz w:val="21"/>
                <w:szCs w:val="21"/>
              </w:rPr>
            </w:pPr>
            <w:r w:rsidRPr="006D53AD">
              <w:rPr>
                <w:rFonts w:ascii="宋体" w:hAnsi="宋体" w:hint="eastAsia"/>
                <w:sz w:val="21"/>
                <w:szCs w:val="21"/>
              </w:rPr>
              <w:t>申报人姓名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B612E4">
            <w:pPr>
              <w:pStyle w:val="Bodytext20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B612E4">
            <w:pPr>
              <w:pStyle w:val="Bodytext20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 w:rsidRPr="006D53AD">
              <w:rPr>
                <w:rFonts w:ascii="宋体" w:hAnsi="宋体" w:hint="eastAsia"/>
                <w:bCs/>
                <w:color w:val="000000"/>
                <w:sz w:val="21"/>
                <w:szCs w:val="21"/>
              </w:rPr>
              <w:t>申报专业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AE6EB4">
            <w:pPr>
              <w:pStyle w:val="Bodytext20"/>
              <w:ind w:firstLineChars="200" w:firstLine="31680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2A1A3E">
            <w:pPr>
              <w:pStyle w:val="Bodytext20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 w:rsidRPr="006D53AD">
              <w:rPr>
                <w:rFonts w:ascii="宋体" w:hAnsi="宋体" w:hint="eastAsia"/>
                <w:bCs/>
                <w:color w:val="000000"/>
                <w:sz w:val="21"/>
                <w:szCs w:val="21"/>
              </w:rPr>
              <w:t>申报</w:t>
            </w:r>
            <w:r>
              <w:rPr>
                <w:rFonts w:ascii="宋体" w:hAnsi="宋体" w:hint="eastAsia"/>
                <w:bCs/>
                <w:color w:val="000000"/>
                <w:sz w:val="21"/>
                <w:szCs w:val="21"/>
              </w:rPr>
              <w:t>职称名称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6D53AD" w:rsidRDefault="00AE6EB4" w:rsidP="00B612E4">
            <w:pPr>
              <w:pStyle w:val="Bodytext20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z w:val="21"/>
                <w:szCs w:val="21"/>
              </w:rPr>
              <w:t xml:space="preserve"> </w:t>
            </w:r>
          </w:p>
        </w:tc>
      </w:tr>
      <w:tr w:rsidR="00AE6EB4" w:rsidRPr="006D53AD" w:rsidTr="00B612E4">
        <w:trPr>
          <w:trHeight w:hRule="exact" w:val="549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6EB4" w:rsidRPr="006D53AD" w:rsidRDefault="00AE6EB4" w:rsidP="00AE6EB4">
            <w:pPr>
              <w:pStyle w:val="Bodytext20"/>
              <w:shd w:val="clear" w:color="auto" w:fill="auto"/>
              <w:ind w:leftChars="112" w:left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7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B4" w:rsidRPr="006D53AD" w:rsidRDefault="00AE6EB4" w:rsidP="00B612E4">
            <w:pPr>
              <w:pStyle w:val="Bodytext20"/>
              <w:rPr>
                <w:rFonts w:ascii="宋体"/>
                <w:bCs/>
                <w:color w:val="000000"/>
                <w:sz w:val="21"/>
                <w:szCs w:val="21"/>
              </w:rPr>
            </w:pPr>
          </w:p>
        </w:tc>
      </w:tr>
      <w:tr w:rsidR="00AE6EB4" w:rsidRPr="006D53AD" w:rsidTr="00B612E4">
        <w:trPr>
          <w:trHeight w:hRule="exact" w:val="8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EB4" w:rsidRPr="006D53AD" w:rsidRDefault="00AE6EB4" w:rsidP="00AE6EB4">
            <w:pPr>
              <w:pStyle w:val="Bodytext20"/>
              <w:shd w:val="clear" w:color="auto" w:fill="auto"/>
              <w:ind w:leftChars="112" w:left="31680"/>
              <w:jc w:val="center"/>
              <w:rPr>
                <w:rFonts w:ascii="宋体"/>
                <w:sz w:val="21"/>
                <w:szCs w:val="21"/>
              </w:rPr>
            </w:pPr>
            <w:r w:rsidRPr="006D53AD">
              <w:rPr>
                <w:rFonts w:ascii="宋体" w:hAnsi="宋体" w:hint="eastAsia"/>
                <w:sz w:val="21"/>
                <w:szCs w:val="21"/>
              </w:rPr>
              <w:t>代表作</w:t>
            </w:r>
            <w:r w:rsidRPr="006D53AD">
              <w:rPr>
                <w:rFonts w:ascii="宋体" w:hAnsi="宋体"/>
                <w:sz w:val="21"/>
                <w:szCs w:val="21"/>
              </w:rPr>
              <w:t xml:space="preserve">    </w:t>
            </w:r>
            <w:r w:rsidRPr="006D53AD">
              <w:rPr>
                <w:rFonts w:ascii="宋体" w:hAnsi="宋体" w:hint="eastAsia"/>
                <w:sz w:val="21"/>
                <w:szCs w:val="21"/>
              </w:rPr>
              <w:t>题</w:t>
            </w:r>
            <w:r w:rsidRPr="006D53AD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6D53AD">
              <w:rPr>
                <w:rFonts w:ascii="宋体" w:hAnsi="宋体" w:hint="eastAsia"/>
                <w:sz w:val="21"/>
                <w:szCs w:val="21"/>
              </w:rPr>
              <w:t>目</w:t>
            </w:r>
          </w:p>
        </w:tc>
        <w:tc>
          <w:tcPr>
            <w:tcW w:w="72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6D53AD" w:rsidRDefault="00AE6EB4" w:rsidP="00B612E4">
            <w:pPr>
              <w:pStyle w:val="Bodytext20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z w:val="21"/>
                <w:szCs w:val="21"/>
              </w:rPr>
              <w:t xml:space="preserve"> </w:t>
            </w:r>
          </w:p>
        </w:tc>
      </w:tr>
      <w:tr w:rsidR="00AE6EB4" w:rsidRPr="006D53AD" w:rsidTr="00B612E4">
        <w:trPr>
          <w:trHeight w:hRule="exact" w:val="485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6D53AD" w:rsidRDefault="00AE6EB4" w:rsidP="00B612E4">
            <w:pPr>
              <w:pStyle w:val="Bodytext20"/>
              <w:shd w:val="clear" w:color="auto" w:fill="auto"/>
              <w:ind w:left="560"/>
              <w:rPr>
                <w:rFonts w:ascii="宋体"/>
                <w:b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b/>
                <w:color w:val="000000"/>
                <w:sz w:val="21"/>
                <w:szCs w:val="21"/>
                <w:lang w:val="zh-CN"/>
              </w:rPr>
              <w:t>二、对代表作的综合鉴定意见</w:t>
            </w:r>
          </w:p>
        </w:tc>
      </w:tr>
      <w:tr w:rsidR="00AE6EB4" w:rsidRPr="006D53AD" w:rsidTr="00175376">
        <w:trPr>
          <w:trHeight w:hRule="exact" w:val="6264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  <w:lang w:val="zh-CN"/>
              </w:rPr>
              <w:t>(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请从科学性、创新性、应用性等方面进行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客观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综合评价，不少于</w:t>
            </w: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  <w:lang w:val="zh-CN"/>
              </w:rPr>
              <w:t>150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字。）</w:t>
            </w: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left="200"/>
              <w:jc w:val="both"/>
              <w:rPr>
                <w:rFonts w:ascii="宋体"/>
                <w:sz w:val="21"/>
                <w:szCs w:val="21"/>
              </w:rPr>
            </w:pPr>
          </w:p>
        </w:tc>
      </w:tr>
      <w:tr w:rsidR="00AE6EB4" w:rsidRPr="006D53AD" w:rsidTr="00175376">
        <w:trPr>
          <w:trHeight w:hRule="exact" w:val="780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EB4" w:rsidRPr="006D53AD" w:rsidRDefault="00AE6EB4" w:rsidP="008614C1">
            <w:pPr>
              <w:pStyle w:val="Bodytext20"/>
              <w:shd w:val="clear" w:color="auto" w:fill="auto"/>
              <w:ind w:left="5"/>
              <w:jc w:val="center"/>
              <w:rPr>
                <w:rFonts w:ascii="宋体"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b/>
                <w:color w:val="000000"/>
                <w:sz w:val="21"/>
                <w:szCs w:val="21"/>
                <w:lang w:val="zh-CN"/>
              </w:rPr>
              <w:t>三、专家鉴定结论</w:t>
            </w:r>
          </w:p>
        </w:tc>
      </w:tr>
      <w:tr w:rsidR="00AE6EB4" w:rsidRPr="006D53AD" w:rsidTr="00175376">
        <w:trPr>
          <w:trHeight w:hRule="exact" w:val="2117"/>
        </w:trPr>
        <w:tc>
          <w:tcPr>
            <w:tcW w:w="8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B4" w:rsidRPr="00175376" w:rsidRDefault="00AE6EB4" w:rsidP="00175376">
            <w:pPr>
              <w:pStyle w:val="Bodytext20"/>
              <w:shd w:val="clear" w:color="auto" w:fill="auto"/>
              <w:rPr>
                <w:rFonts w:ascii="宋体" w:cs="MingLiU"/>
                <w:color w:val="000000"/>
                <w:sz w:val="21"/>
                <w:szCs w:val="21"/>
                <w:shd w:val="clear" w:color="auto" w:fill="FFFFFF"/>
                <w:lang w:val="zh-CN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代表作水平是否达到现申报专业技术职务的任职要求（请在合适的栏目划“√”）：</w:t>
            </w:r>
          </w:p>
          <w:p w:rsidR="00AE6EB4" w:rsidRPr="006D53AD" w:rsidRDefault="00AE6EB4" w:rsidP="00AE6EB4">
            <w:pPr>
              <w:pStyle w:val="Bodytext20"/>
              <w:shd w:val="clear" w:color="auto" w:fill="auto"/>
              <w:ind w:right="1638" w:firstLineChars="6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已经达到</w:t>
            </w: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  <w:lang w:val="zh-CN"/>
              </w:rPr>
              <w:t xml:space="preserve"> 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□</w:t>
            </w:r>
          </w:p>
          <w:p w:rsidR="00AE6EB4" w:rsidRPr="006D53AD" w:rsidRDefault="00AE6EB4" w:rsidP="00AE6EB4">
            <w:pPr>
              <w:pStyle w:val="Bodytext20"/>
              <w:shd w:val="clear" w:color="auto" w:fill="auto"/>
              <w:ind w:right="1638" w:firstLineChars="6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基本达到</w:t>
            </w: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  <w:lang w:val="zh-CN"/>
              </w:rPr>
              <w:t xml:space="preserve"> 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□</w:t>
            </w:r>
          </w:p>
          <w:p w:rsidR="00AE6EB4" w:rsidRDefault="00AE6EB4" w:rsidP="00AE6EB4">
            <w:pPr>
              <w:pStyle w:val="Bodytext20"/>
              <w:shd w:val="clear" w:color="auto" w:fill="auto"/>
              <w:ind w:right="1638" w:firstLineChars="6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  <w:lang w:val="zh-CN"/>
              </w:rPr>
              <w:t>尚未达到</w:t>
            </w: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  <w:lang w:val="zh-CN"/>
              </w:rPr>
              <w:t xml:space="preserve"> </w:t>
            </w:r>
            <w:r w:rsidRPr="006D53AD"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□</w:t>
            </w:r>
          </w:p>
          <w:p w:rsidR="00AE6EB4" w:rsidRDefault="00AE6EB4" w:rsidP="00175376">
            <w:pPr>
              <w:pStyle w:val="Bodytext20"/>
              <w:shd w:val="clear" w:color="auto" w:fill="auto"/>
              <w:ind w:right="1638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专家签名：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</w:t>
            </w:r>
          </w:p>
          <w:p w:rsidR="00AE6EB4" w:rsidRDefault="00AE6EB4" w:rsidP="00AE6EB4">
            <w:pPr>
              <w:pStyle w:val="Bodytext20"/>
              <w:shd w:val="clear" w:color="auto" w:fill="auto"/>
              <w:ind w:right="1638" w:firstLineChars="1450" w:firstLine="31680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人事部门盖章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  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年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月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日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                    </w:t>
            </w:r>
          </w:p>
          <w:p w:rsidR="00AE6EB4" w:rsidRDefault="00AE6EB4" w:rsidP="00AE6EB4">
            <w:pPr>
              <w:pStyle w:val="Bodytext20"/>
              <w:shd w:val="clear" w:color="auto" w:fill="auto"/>
              <w:ind w:right="1638" w:firstLineChars="6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</w:p>
          <w:p w:rsidR="00AE6EB4" w:rsidRPr="006D53AD" w:rsidRDefault="00AE6EB4" w:rsidP="00AE6EB4">
            <w:pPr>
              <w:pStyle w:val="Bodytext20"/>
              <w:shd w:val="clear" w:color="auto" w:fill="auto"/>
              <w:ind w:right="1638" w:firstLineChars="6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</w:p>
          <w:p w:rsidR="00AE6EB4" w:rsidRPr="006D53AD" w:rsidRDefault="00AE6EB4" w:rsidP="00AE6EB4">
            <w:pPr>
              <w:pStyle w:val="Bodytext20"/>
              <w:shd w:val="clear" w:color="auto" w:fill="auto"/>
              <w:ind w:right="1640" w:firstLineChars="2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</w:p>
          <w:p w:rsidR="00AE6EB4" w:rsidRPr="006D53AD" w:rsidRDefault="00AE6EB4" w:rsidP="00AE6EB4">
            <w:pPr>
              <w:pStyle w:val="Bodytext20"/>
              <w:shd w:val="clear" w:color="auto" w:fill="auto"/>
              <w:ind w:right="1640" w:firstLineChars="700" w:firstLine="3168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 w:rsidRPr="006D53AD">
              <w:rPr>
                <w:rFonts w:ascii="宋体" w:hAnsi="宋体" w:hint="eastAsia"/>
                <w:sz w:val="21"/>
                <w:szCs w:val="21"/>
              </w:rPr>
              <w:t>专家签名：</w:t>
            </w:r>
            <w:r w:rsidRPr="006D53AD"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                    </w:t>
            </w:r>
            <w:r w:rsidRPr="006D53AD">
              <w:rPr>
                <w:rFonts w:ascii="宋体" w:hAnsi="宋体" w:hint="eastAsia"/>
                <w:sz w:val="21"/>
                <w:szCs w:val="21"/>
              </w:rPr>
              <w:t>单位（盖章）：</w:t>
            </w:r>
          </w:p>
          <w:p w:rsidR="00AE6EB4" w:rsidRPr="006D53AD" w:rsidRDefault="00AE6EB4" w:rsidP="00B612E4">
            <w:pPr>
              <w:pStyle w:val="Bodytext20"/>
              <w:shd w:val="clear" w:color="auto" w:fill="auto"/>
              <w:ind w:right="164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ind w:right="164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                                             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年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月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Style w:val="Bodytext2MingLiU7"/>
                <w:rFonts w:ascii="宋体" w:eastAsia="宋体" w:hAnsi="宋体" w:hint="eastAsia"/>
                <w:color w:val="000000"/>
                <w:sz w:val="21"/>
                <w:szCs w:val="21"/>
              </w:rPr>
              <w:t>日</w:t>
            </w:r>
            <w:r>
              <w:rPr>
                <w:rStyle w:val="Bodytext2MingLiU7"/>
                <w:rFonts w:ascii="宋体" w:eastAsia="宋体" w:hAnsi="宋体"/>
                <w:color w:val="000000"/>
                <w:sz w:val="21"/>
                <w:szCs w:val="21"/>
              </w:rPr>
              <w:t xml:space="preserve"> </w:t>
            </w:r>
          </w:p>
          <w:p w:rsidR="00AE6EB4" w:rsidRPr="006D53AD" w:rsidRDefault="00AE6EB4" w:rsidP="00B612E4">
            <w:pPr>
              <w:pStyle w:val="Bodytext20"/>
              <w:shd w:val="clear" w:color="auto" w:fill="auto"/>
              <w:ind w:right="1640"/>
              <w:jc w:val="center"/>
              <w:rPr>
                <w:rStyle w:val="Bodytext2MingLiU7"/>
                <w:rFonts w:ascii="宋体" w:eastAsia="宋体"/>
                <w:color w:val="000000"/>
                <w:sz w:val="21"/>
                <w:szCs w:val="21"/>
                <w:lang w:val="zh-CN"/>
              </w:rPr>
            </w:pPr>
          </w:p>
          <w:p w:rsidR="00AE6EB4" w:rsidRPr="006D53AD" w:rsidRDefault="00AE6EB4" w:rsidP="00B612E4">
            <w:pPr>
              <w:pStyle w:val="Bodytext20"/>
              <w:shd w:val="clear" w:color="auto" w:fill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 w:rsidR="00AE6EB4" w:rsidRPr="00F82AA8" w:rsidRDefault="00AE6EB4">
      <w:pPr>
        <w:rPr>
          <w:rFonts w:ascii="宋体" w:eastAsia="宋体" w:hAnsi="宋体" w:cs="MingLiU"/>
          <w:kern w:val="2"/>
          <w:sz w:val="21"/>
          <w:szCs w:val="21"/>
          <w:shd w:val="clear" w:color="auto" w:fill="FFFFFF"/>
        </w:rPr>
      </w:pPr>
      <w:r w:rsidRPr="00B612E4">
        <w:rPr>
          <w:rStyle w:val="Bodytext2MingLiU7"/>
          <w:rFonts w:ascii="宋体" w:eastAsia="宋体" w:hAnsi="宋体" w:hint="eastAsia"/>
          <w:kern w:val="2"/>
          <w:sz w:val="21"/>
          <w:szCs w:val="21"/>
        </w:rPr>
        <w:t>注：申报人只填写</w:t>
      </w:r>
      <w:r>
        <w:rPr>
          <w:rStyle w:val="Bodytext2MingLiU7"/>
          <w:rFonts w:ascii="宋体" w:eastAsia="宋体" w:hAnsi="宋体" w:hint="eastAsia"/>
          <w:kern w:val="2"/>
          <w:sz w:val="21"/>
          <w:szCs w:val="21"/>
        </w:rPr>
        <w:t>第一栏“</w:t>
      </w:r>
      <w:r w:rsidRPr="00B612E4">
        <w:rPr>
          <w:rStyle w:val="Bodytext2MingLiU7"/>
          <w:rFonts w:ascii="宋体" w:eastAsia="宋体" w:hAnsi="宋体" w:hint="eastAsia"/>
          <w:kern w:val="2"/>
          <w:sz w:val="21"/>
          <w:szCs w:val="21"/>
        </w:rPr>
        <w:t>申报人基本信息</w:t>
      </w:r>
      <w:r>
        <w:rPr>
          <w:rStyle w:val="Bodytext2MingLiU7"/>
          <w:rFonts w:ascii="宋体" w:eastAsia="宋体" w:hAnsi="宋体" w:hint="eastAsia"/>
          <w:kern w:val="2"/>
          <w:sz w:val="21"/>
          <w:szCs w:val="21"/>
        </w:rPr>
        <w:t>”</w:t>
      </w:r>
      <w:r w:rsidRPr="00B612E4">
        <w:rPr>
          <w:rStyle w:val="Bodytext2MingLiU7"/>
          <w:rFonts w:ascii="宋体" w:eastAsia="宋体" w:hAnsi="宋体" w:hint="eastAsia"/>
          <w:kern w:val="2"/>
          <w:sz w:val="21"/>
          <w:szCs w:val="21"/>
        </w:rPr>
        <w:t>。</w:t>
      </w:r>
    </w:p>
    <w:sectPr w:rsidR="00AE6EB4" w:rsidRPr="00F82AA8" w:rsidSect="00580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EB4" w:rsidRDefault="00AE6EB4" w:rsidP="002642F0">
      <w:r>
        <w:separator/>
      </w:r>
    </w:p>
  </w:endnote>
  <w:endnote w:type="continuationSeparator" w:id="0">
    <w:p w:rsidR="00AE6EB4" w:rsidRDefault="00AE6EB4" w:rsidP="0026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gLiU_HKSCS">
    <w:altName w:val="Arial Unicode MS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MingLiU">
    <w:altName w:val="?朢痽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EB4" w:rsidRDefault="00AE6EB4" w:rsidP="002642F0">
      <w:r>
        <w:separator/>
      </w:r>
    </w:p>
  </w:footnote>
  <w:footnote w:type="continuationSeparator" w:id="0">
    <w:p w:rsidR="00AE6EB4" w:rsidRDefault="00AE6EB4" w:rsidP="00264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E4"/>
    <w:rsid w:val="00036501"/>
    <w:rsid w:val="00060603"/>
    <w:rsid w:val="00092B77"/>
    <w:rsid w:val="00175376"/>
    <w:rsid w:val="0023514E"/>
    <w:rsid w:val="002642F0"/>
    <w:rsid w:val="002A1A3E"/>
    <w:rsid w:val="00434547"/>
    <w:rsid w:val="00580DCF"/>
    <w:rsid w:val="006D53AD"/>
    <w:rsid w:val="008614C1"/>
    <w:rsid w:val="008C417B"/>
    <w:rsid w:val="00907C64"/>
    <w:rsid w:val="00A068F7"/>
    <w:rsid w:val="00AE6EB4"/>
    <w:rsid w:val="00B612E4"/>
    <w:rsid w:val="00D404E0"/>
    <w:rsid w:val="00D8303D"/>
    <w:rsid w:val="00D97674"/>
    <w:rsid w:val="00EB000E"/>
    <w:rsid w:val="00F82AA8"/>
    <w:rsid w:val="00FD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E4"/>
    <w:pPr>
      <w:widowControl w:val="0"/>
    </w:pPr>
    <w:rPr>
      <w:rFonts w:ascii="MingLiU_HKSCS" w:eastAsia="MingLiU_HKSCS" w:hAnsi="MingLiU_HKSCS" w:cs="MingLiU_HKSCS"/>
      <w:color w:val="000000"/>
      <w:kern w:val="0"/>
      <w:sz w:val="24"/>
      <w:szCs w:val="24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B612E4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2MingLiU">
    <w:name w:val="Body text (2) + MingLiU"/>
    <w:aliases w:val="14 pt,Spacing 15 pt"/>
    <w:basedOn w:val="Bodytext2"/>
    <w:uiPriority w:val="99"/>
    <w:rsid w:val="00B612E4"/>
    <w:rPr>
      <w:rFonts w:ascii="MingLiU" w:eastAsia="MingLiU" w:cs="MingLiU"/>
      <w:spacing w:val="300"/>
      <w:sz w:val="28"/>
      <w:szCs w:val="28"/>
    </w:rPr>
  </w:style>
  <w:style w:type="character" w:customStyle="1" w:styleId="Bodytext2MingLiU7">
    <w:name w:val="Body text (2) + MingLiU7"/>
    <w:basedOn w:val="Bodytext2"/>
    <w:uiPriority w:val="99"/>
    <w:rsid w:val="00B612E4"/>
    <w:rPr>
      <w:rFonts w:ascii="MingLiU" w:eastAsia="MingLiU" w:cs="MingLiU"/>
      <w:spacing w:val="0"/>
    </w:rPr>
  </w:style>
  <w:style w:type="paragraph" w:customStyle="1" w:styleId="Bodytext20">
    <w:name w:val="Body text (2)"/>
    <w:basedOn w:val="Normal"/>
    <w:link w:val="Bodytext2"/>
    <w:uiPriority w:val="99"/>
    <w:rsid w:val="00B612E4"/>
    <w:pPr>
      <w:shd w:val="clear" w:color="auto" w:fill="FFFFFF"/>
    </w:pPr>
    <w:rPr>
      <w:rFonts w:ascii="Times New Roman" w:eastAsia="宋体" w:hAnsi="Times New Roman" w:cs="Times New Roman"/>
      <w:color w:val="auto"/>
      <w:kern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264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42F0"/>
    <w:rPr>
      <w:rFonts w:ascii="MingLiU_HKSCS" w:eastAsia="MingLiU_HKSCS" w:hAnsi="MingLiU_HKSCS" w:cs="MingLiU_HKSCS"/>
      <w:color w:val="000000"/>
      <w:kern w:val="0"/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semiHidden/>
    <w:rsid w:val="002642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42F0"/>
    <w:rPr>
      <w:rFonts w:ascii="MingLiU_HKSCS" w:eastAsia="MingLiU_HKSCS" w:hAnsi="MingLiU_HKSCS" w:cs="MingLiU_HKSCS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61</Words>
  <Characters>350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何强</dc:creator>
  <cp:keywords/>
  <dc:description/>
  <cp:lastModifiedBy>NTKO</cp:lastModifiedBy>
  <cp:revision>6</cp:revision>
  <dcterms:created xsi:type="dcterms:W3CDTF">2018-11-08T09:33:00Z</dcterms:created>
  <dcterms:modified xsi:type="dcterms:W3CDTF">2019-04-11T13:01:00Z</dcterms:modified>
</cp:coreProperties>
</file>